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4B6" w:rsidRDefault="00A134B6">
      <w:r>
        <w:rPr>
          <w:noProof/>
          <w:lang w:eastAsia="en-GB"/>
        </w:rPr>
        <w:drawing>
          <wp:inline distT="0" distB="0" distL="0" distR="0" wp14:anchorId="3C78F1D1" wp14:editId="632220B1">
            <wp:extent cx="6010275" cy="835238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17172" cy="8361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5F3D" w:rsidRDefault="00A134B6" w:rsidP="00A134B6">
      <w:pPr>
        <w:tabs>
          <w:tab w:val="left" w:pos="1770"/>
        </w:tabs>
      </w:pPr>
      <w:r>
        <w:tab/>
      </w:r>
    </w:p>
    <w:p w:rsidR="00A134B6" w:rsidRPr="00A134B6" w:rsidRDefault="00A134B6" w:rsidP="00A134B6">
      <w:pPr>
        <w:tabs>
          <w:tab w:val="left" w:pos="1770"/>
        </w:tabs>
      </w:pPr>
      <w:r>
        <w:rPr>
          <w:noProof/>
          <w:lang w:eastAsia="en-GB"/>
        </w:rPr>
        <w:lastRenderedPageBreak/>
        <w:drawing>
          <wp:inline distT="0" distB="0" distL="0" distR="0" wp14:anchorId="72791D2D" wp14:editId="447BFADF">
            <wp:extent cx="6029325" cy="828819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39790" cy="8302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134B6" w:rsidRPr="00A134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4B6"/>
    <w:rsid w:val="00765F3D"/>
    <w:rsid w:val="00A1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4D053C"/>
  <w15:chartTrackingRefBased/>
  <w15:docId w15:val="{5D823702-F7A7-405B-AE40-8A210A6C0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D89EFA61</Template>
  <TotalTime>1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Chesterfield</dc:creator>
  <cp:keywords/>
  <dc:description/>
  <cp:lastModifiedBy>Laura Chesterfield</cp:lastModifiedBy>
  <cp:revision>1</cp:revision>
  <dcterms:created xsi:type="dcterms:W3CDTF">2021-02-02T21:59:00Z</dcterms:created>
  <dcterms:modified xsi:type="dcterms:W3CDTF">2021-02-02T22:00:00Z</dcterms:modified>
</cp:coreProperties>
</file>